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91279" w14:textId="77777777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JOHNSON</w:t>
      </w:r>
      <w:r>
        <w:rPr>
          <w:rFonts w:ascii="Times New Roman" w:hAnsi="Times New Roman" w:cs="Times New Roman"/>
          <w:sz w:val="24"/>
          <w:szCs w:val="24"/>
        </w:rPr>
        <w:t xml:space="preserve">         (fl.1484)</w:t>
      </w:r>
    </w:p>
    <w:p w14:paraId="63667F80" w14:textId="708A5032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Selby Abbey.</w:t>
      </w:r>
    </w:p>
    <w:p w14:paraId="6E363FA4" w14:textId="77777777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4773B" w14:textId="77777777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CEE7A1" w14:textId="77777777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at the altar of the Blessed Virgin Mary in York</w:t>
      </w:r>
    </w:p>
    <w:p w14:paraId="1998D31F" w14:textId="77777777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16E8189E" w14:textId="7858E36F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543B4E69" w14:textId="77777777" w:rsidR="00385345" w:rsidRDefault="00385345" w:rsidP="003853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Carmelites in York by</w:t>
      </w:r>
    </w:p>
    <w:p w14:paraId="023BE339" w14:textId="77777777" w:rsidR="00385345" w:rsidRDefault="00385345" w:rsidP="003853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4E88A359" w14:textId="0B12BAB6" w:rsidR="00385345" w:rsidRDefault="00385345" w:rsidP="003853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0B6AE23" w14:textId="77777777" w:rsidR="00FD2FD7" w:rsidRDefault="00FD2FD7" w:rsidP="00FD2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Austin Friars at</w:t>
      </w:r>
    </w:p>
    <w:p w14:paraId="6B433A05" w14:textId="77777777" w:rsidR="00FD2FD7" w:rsidRDefault="00FD2FD7" w:rsidP="00FD2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051A1243" w14:textId="0D6C5A1B" w:rsidR="00385345" w:rsidRDefault="00FD2FD7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61051C65" w14:textId="77777777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FE59B" w14:textId="64929DD8" w:rsidR="007A262B" w:rsidRDefault="007A262B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24A56C" w14:textId="67BE5F6D" w:rsidR="00385345" w:rsidRDefault="00385345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p w14:paraId="0D5FD163" w14:textId="449B93D3" w:rsidR="00FD2FD7" w:rsidRPr="003572CF" w:rsidRDefault="00FD2FD7" w:rsidP="007A26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2022</w:t>
      </w:r>
    </w:p>
    <w:p w14:paraId="6EE75250" w14:textId="52587181" w:rsidR="00BA00AB" w:rsidRPr="007A262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A26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9BB9" w14:textId="77777777" w:rsidR="007A262B" w:rsidRDefault="007A262B" w:rsidP="009139A6">
      <w:r>
        <w:separator/>
      </w:r>
    </w:p>
  </w:endnote>
  <w:endnote w:type="continuationSeparator" w:id="0">
    <w:p w14:paraId="07ECC57C" w14:textId="77777777" w:rsidR="007A262B" w:rsidRDefault="007A26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2C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7C3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39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AA7E" w14:textId="77777777" w:rsidR="007A262B" w:rsidRDefault="007A262B" w:rsidP="009139A6">
      <w:r>
        <w:separator/>
      </w:r>
    </w:p>
  </w:footnote>
  <w:footnote w:type="continuationSeparator" w:id="0">
    <w:p w14:paraId="68233F1E" w14:textId="77777777" w:rsidR="007A262B" w:rsidRDefault="007A26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70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DB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03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62B"/>
    <w:rsid w:val="000666E0"/>
    <w:rsid w:val="002510B7"/>
    <w:rsid w:val="00385345"/>
    <w:rsid w:val="005C130B"/>
    <w:rsid w:val="007A262B"/>
    <w:rsid w:val="00826F5C"/>
    <w:rsid w:val="009139A6"/>
    <w:rsid w:val="009448BB"/>
    <w:rsid w:val="00A3176C"/>
    <w:rsid w:val="00BA00AB"/>
    <w:rsid w:val="00EB3209"/>
    <w:rsid w:val="00F5287F"/>
    <w:rsid w:val="00FD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22BA5"/>
  <w15:chartTrackingRefBased/>
  <w15:docId w15:val="{0E3FB556-330A-40FE-A231-C3128C13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2021-03-13T19:27:00Z</dcterms:created>
  <dcterms:modified xsi:type="dcterms:W3CDTF">2022-01-31T07:59:00Z</dcterms:modified>
</cp:coreProperties>
</file>